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E63" w:rsidRDefault="00155E63" w:rsidP="00155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FRERE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155E63" w:rsidRDefault="00155E63" w:rsidP="00155E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5E63" w:rsidRDefault="00155E63" w:rsidP="00155E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5E63" w:rsidRDefault="00155E63" w:rsidP="00155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Lancaster into lands</w:t>
      </w:r>
    </w:p>
    <w:p w:rsidR="00155E63" w:rsidRDefault="00155E63" w:rsidP="00155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held by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55E63" w:rsidRDefault="00155E63" w:rsidP="00155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92886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21-71)</w:t>
      </w:r>
    </w:p>
    <w:p w:rsidR="00155E63" w:rsidRDefault="00155E63" w:rsidP="00155E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55E63" w:rsidRDefault="00155E63" w:rsidP="00155E6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55E63" w:rsidRDefault="00155E63" w:rsidP="00155E6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October 2015</w:t>
      </w:r>
      <w:bookmarkStart w:id="0" w:name="_GoBack"/>
      <w:bookmarkEnd w:id="0"/>
    </w:p>
    <w:sectPr w:rsidR="00DD5B8A" w:rsidRPr="00155E6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5E63" w:rsidRDefault="00155E63" w:rsidP="00564E3C">
      <w:pPr>
        <w:spacing w:after="0" w:line="240" w:lineRule="auto"/>
      </w:pPr>
      <w:r>
        <w:separator/>
      </w:r>
    </w:p>
  </w:endnote>
  <w:endnote w:type="continuationSeparator" w:id="0">
    <w:p w:rsidR="00155E63" w:rsidRDefault="00155E6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55E63">
      <w:rPr>
        <w:rFonts w:ascii="Times New Roman" w:hAnsi="Times New Roman" w:cs="Times New Roman"/>
        <w:noProof/>
        <w:sz w:val="24"/>
        <w:szCs w:val="24"/>
      </w:rPr>
      <w:t>24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5E63" w:rsidRDefault="00155E63" w:rsidP="00564E3C">
      <w:pPr>
        <w:spacing w:after="0" w:line="240" w:lineRule="auto"/>
      </w:pPr>
      <w:r>
        <w:separator/>
      </w:r>
    </w:p>
  </w:footnote>
  <w:footnote w:type="continuationSeparator" w:id="0">
    <w:p w:rsidR="00155E63" w:rsidRDefault="00155E6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63"/>
    <w:rsid w:val="00155E6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7D04B6"/>
  <w15:chartTrackingRefBased/>
  <w15:docId w15:val="{549BDB2D-875D-4EA4-8838-674CC1858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55E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2015-10-24T19:29:00Z</dcterms:created>
  <dcterms:modified xsi:type="dcterms:W3CDTF">2015-10-24T19:31:00Z</dcterms:modified>
</cp:coreProperties>
</file>